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378D8BAE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AB5FF2">
        <w:rPr>
          <w:b/>
          <w:i/>
          <w:noProof/>
          <w:sz w:val="28"/>
        </w:rPr>
        <w:t>4824</w:t>
      </w:r>
    </w:p>
    <w:p w14:paraId="7CB45193" w14:textId="29D014EE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 w:rsidR="00300346"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2C1007" w:rsidR="001E41F3" w:rsidRPr="00410371" w:rsidRDefault="006169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E4C4E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5FF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5FF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493EF3" w:rsidR="001E41F3" w:rsidRPr="00AB5FF2" w:rsidRDefault="0061696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B5FF2" w:rsidRPr="00AB5FF2">
              <w:rPr>
                <w:b/>
                <w:noProof/>
                <w:sz w:val="28"/>
              </w:rPr>
              <w:t>1875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4E1F1" w:rsidR="001E41F3" w:rsidRPr="00410371" w:rsidRDefault="006169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E4C4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BDD31F" w:rsidR="001E41F3" w:rsidRPr="00410371" w:rsidRDefault="006169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3357B">
              <w:rPr>
                <w:b/>
                <w:noProof/>
                <w:sz w:val="28"/>
              </w:rPr>
              <w:t>17.11.1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40818F" w:rsidR="00F25D98" w:rsidRDefault="00DE32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C3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B4C3B" w:rsidRDefault="009B4C3B" w:rsidP="009B4C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1996B9" w:rsidR="009B4C3B" w:rsidRDefault="0061696C" w:rsidP="009B4C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B4C3B">
              <w:t>Verification of the serving network name by the AUSF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A9CE64" w:rsidR="001E41F3" w:rsidRDefault="009B4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DEB628" w:rsidR="001E41F3" w:rsidRDefault="006169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B4C3B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9CC97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9B4C3B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7C2B64" w:rsidR="001E41F3" w:rsidRDefault="006169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B4C3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12564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B4C3B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7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D3735" w:rsidRDefault="001D3735" w:rsidP="001D37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F53FAC" w14:textId="77777777" w:rsidR="001D3735" w:rsidRDefault="001D3735" w:rsidP="001D3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5G authentication procedure requires the AUSF to verify the serving network name provided by the SEAF in the Nausf_UEAuthentication_Authenticate Request, by comparing it with the expected serving network name. This check prevents spoofing of the serving network name and, in consequence, charging related fraud.</w:t>
            </w:r>
          </w:p>
          <w:p w14:paraId="7498A197" w14:textId="77777777" w:rsidR="001D3735" w:rsidRDefault="001D3735" w:rsidP="001D3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it has not been clarified yet how the AUSF knows the expected serving network name.</w:t>
            </w:r>
          </w:p>
          <w:p w14:paraId="708AA7DE" w14:textId="1E7C24A7" w:rsidR="001D3735" w:rsidRDefault="001D3735" w:rsidP="001D3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possible cases for the serving network name are: PLMN ID, SNPN ID and fixed string (as e.g. in NSWO). The PLMN and fixed string cases can be addressed with this CR. The SNPN case is pending the stage-2 specification of the 3gpp-Sbi-Originating-Network-Id header in the SNPN case.</w:t>
            </w:r>
          </w:p>
        </w:tc>
      </w:tr>
      <w:tr w:rsidR="001D37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D3735" w:rsidRDefault="001D3735" w:rsidP="001D37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D3735" w:rsidRDefault="001D3735" w:rsidP="001D37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753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A7531" w:rsidRDefault="00CA7531" w:rsidP="00CA75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183F0D" w:rsidR="00CA7531" w:rsidRDefault="00CA7531" w:rsidP="00CA7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tha</w:t>
            </w:r>
            <w:r w:rsidR="00365BA8">
              <w:rPr>
                <w:noProof/>
              </w:rPr>
              <w:t>t the AUSF verifies the serving network name by checking that the requesting SEAF in the serving network identified by the 3gpp-Sbi-Originating-Network-Id header is entitle</w:t>
            </w:r>
            <w:r w:rsidR="0061696C">
              <w:rPr>
                <w:noProof/>
              </w:rPr>
              <w:t>d</w:t>
            </w:r>
            <w:r w:rsidR="00365BA8">
              <w:rPr>
                <w:noProof/>
              </w:rPr>
              <w:t xml:space="preserve"> to use the serving network name in the Nausf-UEAuthentication_Authenticate Request.</w:t>
            </w:r>
          </w:p>
        </w:tc>
      </w:tr>
      <w:tr w:rsidR="00CA753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A7531" w:rsidRDefault="00CA7531" w:rsidP="00CA75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A7531" w:rsidRDefault="00CA7531" w:rsidP="00CA75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BE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2BE1" w:rsidRDefault="00762BE1" w:rsidP="00762B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C2E81D" w:rsidR="00762BE1" w:rsidRDefault="00762BE1" w:rsidP="00762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how the AUSF verifies the serving network name provided by the SEAF. In consequence, potentially charging related fraud.</w:t>
            </w:r>
          </w:p>
        </w:tc>
      </w:tr>
      <w:tr w:rsidR="00762BE1" w14:paraId="034AF533" w14:textId="77777777" w:rsidTr="00547111">
        <w:tc>
          <w:tcPr>
            <w:tcW w:w="2694" w:type="dxa"/>
            <w:gridSpan w:val="2"/>
          </w:tcPr>
          <w:p w14:paraId="39D9EB5B" w14:textId="77777777" w:rsidR="00762BE1" w:rsidRDefault="00762BE1" w:rsidP="00762B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62BE1" w:rsidRDefault="00762BE1" w:rsidP="00762B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BE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62BE1" w:rsidRDefault="00762BE1" w:rsidP="00762B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3E7CD6" w:rsidR="00762BE1" w:rsidRDefault="00762BE1" w:rsidP="00762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</w:t>
            </w:r>
          </w:p>
        </w:tc>
      </w:tr>
      <w:tr w:rsidR="00762BE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62BE1" w:rsidRDefault="00762BE1" w:rsidP="00762B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62BE1" w:rsidRDefault="00762BE1" w:rsidP="00762B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BE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62BE1" w:rsidRDefault="00762BE1" w:rsidP="00762B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62BE1" w:rsidRDefault="00762BE1" w:rsidP="00762B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62BE1" w:rsidRDefault="00762BE1" w:rsidP="00762B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62BE1" w:rsidRDefault="00762BE1" w:rsidP="00762B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62BE1" w:rsidRDefault="00762BE1" w:rsidP="00762B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2BE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62BE1" w:rsidRDefault="00762BE1" w:rsidP="00762B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62BE1" w:rsidRDefault="00762BE1" w:rsidP="00762B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47DD23" w:rsidR="00762BE1" w:rsidRDefault="00762BE1" w:rsidP="00762B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62BE1" w:rsidRDefault="00762BE1" w:rsidP="00762B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62BE1" w:rsidRDefault="00762BE1" w:rsidP="00762B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2BE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62BE1" w:rsidRDefault="00762BE1" w:rsidP="00762B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62BE1" w:rsidRDefault="00762BE1" w:rsidP="00762B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B2E73" w:rsidR="00762BE1" w:rsidRDefault="00762BE1" w:rsidP="00762B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62BE1" w:rsidRDefault="00762BE1" w:rsidP="00762B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62BE1" w:rsidRDefault="00762BE1" w:rsidP="00762B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2B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62BE1" w:rsidRDefault="00762BE1" w:rsidP="00762B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62BE1" w:rsidRDefault="00762BE1" w:rsidP="00762B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31EE75" w:rsidR="00762BE1" w:rsidRDefault="00762BE1" w:rsidP="00762B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62BE1" w:rsidRDefault="00762BE1" w:rsidP="00762B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62BE1" w:rsidRDefault="00762BE1" w:rsidP="00762B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2BE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62BE1" w:rsidRDefault="00762BE1" w:rsidP="00762B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62BE1" w:rsidRDefault="00762BE1" w:rsidP="00762BE1">
            <w:pPr>
              <w:pStyle w:val="CRCoverPage"/>
              <w:spacing w:after="0"/>
              <w:rPr>
                <w:noProof/>
              </w:rPr>
            </w:pPr>
          </w:p>
        </w:tc>
      </w:tr>
      <w:tr w:rsidR="00762BE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62BE1" w:rsidRDefault="00762BE1" w:rsidP="00762B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62BE1" w:rsidRDefault="00762BE1" w:rsidP="00762B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2BE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62BE1" w:rsidRPr="008863B9" w:rsidRDefault="00762BE1" w:rsidP="00762B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62BE1" w:rsidRPr="008863B9" w:rsidRDefault="00762BE1" w:rsidP="00762B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2BE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62BE1" w:rsidRDefault="00762BE1" w:rsidP="00762B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3270C9" w:rsidR="00762BE1" w:rsidRDefault="00762BE1" w:rsidP="00762B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89F1186" w:rsidR="001E41F3" w:rsidRDefault="00AE6A8D" w:rsidP="00AE6A8D">
      <w:pPr>
        <w:jc w:val="center"/>
        <w:rPr>
          <w:noProof/>
          <w:color w:val="00B0F0"/>
          <w:sz w:val="28"/>
          <w:szCs w:val="28"/>
        </w:rPr>
      </w:pPr>
      <w:r w:rsidRPr="00AE6A8D">
        <w:rPr>
          <w:noProof/>
          <w:color w:val="00B0F0"/>
          <w:sz w:val="28"/>
          <w:szCs w:val="28"/>
        </w:rPr>
        <w:lastRenderedPageBreak/>
        <w:t>*** BEGIN CHANGES ***</w:t>
      </w:r>
    </w:p>
    <w:p w14:paraId="21265E31" w14:textId="77777777" w:rsidR="008907B2" w:rsidRPr="007B0C8B" w:rsidRDefault="008907B2" w:rsidP="008907B2">
      <w:pPr>
        <w:pStyle w:val="Heading3"/>
      </w:pPr>
      <w:bookmarkStart w:id="1" w:name="_Toc19634619"/>
      <w:bookmarkStart w:id="2" w:name="_Toc26875679"/>
      <w:bookmarkStart w:id="3" w:name="_Toc35528430"/>
      <w:bookmarkStart w:id="4" w:name="_Toc35533191"/>
      <w:bookmarkStart w:id="5" w:name="_Toc45028534"/>
      <w:bookmarkStart w:id="6" w:name="_Toc45274199"/>
      <w:bookmarkStart w:id="7" w:name="_Toc45274786"/>
      <w:bookmarkStart w:id="8" w:name="_Toc51168043"/>
      <w:bookmarkStart w:id="9" w:name="_Toc145413687"/>
      <w:r w:rsidRPr="007B0C8B">
        <w:t>6.1.2</w:t>
      </w:r>
      <w:r w:rsidRPr="007B0C8B">
        <w:tab/>
        <w:t>Initiation of authentication and selection of authentication method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7F83FA9" w14:textId="77777777" w:rsidR="008907B2" w:rsidRPr="007B0C8B" w:rsidRDefault="008907B2" w:rsidP="008907B2">
      <w:r w:rsidRPr="007B0C8B">
        <w:t>The initiation of the primary authentication is shown in Figure 6.1.2-1.</w:t>
      </w:r>
      <w:r>
        <w:t xml:space="preserve"> </w:t>
      </w:r>
    </w:p>
    <w:p w14:paraId="69AF29A2" w14:textId="77777777" w:rsidR="008907B2" w:rsidRPr="007B0C8B" w:rsidRDefault="008907B2" w:rsidP="008907B2">
      <w:pPr>
        <w:pStyle w:val="TH"/>
      </w:pPr>
      <w:r>
        <w:object w:dxaOrig="10665" w:dyaOrig="4380" w14:anchorId="6335C7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8pt;height:191.6pt" o:ole="">
            <v:imagedata r:id="rId18" o:title=""/>
          </v:shape>
          <o:OLEObject Type="Embed" ProgID="Visio.Drawing.15" ShapeID="_x0000_i1025" DrawAspect="Content" ObjectID="_1760176876" r:id="rId19"/>
        </w:object>
      </w:r>
    </w:p>
    <w:p w14:paraId="7FDD13A0" w14:textId="77777777" w:rsidR="008907B2" w:rsidRPr="007B0C8B" w:rsidRDefault="008907B2" w:rsidP="008907B2">
      <w:pPr>
        <w:pStyle w:val="TF"/>
      </w:pPr>
      <w:r w:rsidRPr="007B0C8B">
        <w:t>Figure 6.1.2-1: Initiation of authentication procedure and selection of authentication method</w:t>
      </w:r>
    </w:p>
    <w:p w14:paraId="5F46D0EB" w14:textId="77777777" w:rsidR="008907B2" w:rsidRPr="007B0C8B" w:rsidRDefault="008907B2" w:rsidP="008907B2">
      <w:r w:rsidRPr="007B0C8B">
        <w:t xml:space="preserve">The SEAF may initiate an authentication with the UE during any procedure establishing a signalling connection with the UE, according to the SEAF's policy. The UE shall use SUCI or 5G-GUTI in the </w:t>
      </w:r>
      <w:r>
        <w:t>R</w:t>
      </w:r>
      <w:r w:rsidRPr="007B0C8B">
        <w:t xml:space="preserve">egistration </w:t>
      </w:r>
      <w:r>
        <w:t>R</w:t>
      </w:r>
      <w:r w:rsidRPr="007B0C8B">
        <w:t>equest.</w:t>
      </w:r>
    </w:p>
    <w:p w14:paraId="3AC9A183" w14:textId="77777777" w:rsidR="008907B2" w:rsidRPr="007B0C8B" w:rsidRDefault="008907B2" w:rsidP="008907B2">
      <w:r w:rsidRPr="007B0C8B">
        <w:t xml:space="preserve">The SEAF shall </w:t>
      </w:r>
      <w:r>
        <w:t xml:space="preserve">invoke the Nausf_UEAuthentication service by sending a </w:t>
      </w:r>
      <w:r w:rsidRPr="003A7DA6">
        <w:t>Nausf_UEAuthentication_Authenticate Request</w:t>
      </w:r>
      <w:r>
        <w:t xml:space="preserve"> message</w:t>
      </w:r>
      <w:r w:rsidRPr="007B0C8B">
        <w:t xml:space="preserve"> to the AUSF whenever the SEAF wishes to initiate an authentication</w:t>
      </w:r>
      <w:r>
        <w:t>.</w:t>
      </w:r>
      <w:r w:rsidRPr="007B0C8B">
        <w:t xml:space="preserve"> </w:t>
      </w:r>
    </w:p>
    <w:p w14:paraId="6445E5C5" w14:textId="77777777" w:rsidR="008907B2" w:rsidRPr="007B0C8B" w:rsidRDefault="008907B2" w:rsidP="008907B2">
      <w:r w:rsidRPr="007B0C8B">
        <w:t xml:space="preserve">The </w:t>
      </w:r>
      <w:r w:rsidRPr="003A7DA6">
        <w:t>Nausf_UEAuthentication_Authenticate Request</w:t>
      </w:r>
      <w:r w:rsidRPr="007B0C8B" w:rsidDel="00E84D9D">
        <w:t xml:space="preserve"> </w:t>
      </w:r>
      <w:r w:rsidRPr="007B0C8B">
        <w:t>message shall contain either:</w:t>
      </w:r>
    </w:p>
    <w:p w14:paraId="688CA5D5" w14:textId="77777777" w:rsidR="008907B2" w:rsidRPr="007B0C8B" w:rsidRDefault="008907B2" w:rsidP="008907B2">
      <w:pPr>
        <w:pStyle w:val="B1"/>
      </w:pPr>
      <w:r w:rsidRPr="007B0C8B">
        <w:t>-</w:t>
      </w:r>
      <w:r w:rsidRPr="007B0C8B">
        <w:tab/>
        <w:t>SUCI, as defined in the current specification, or</w:t>
      </w:r>
    </w:p>
    <w:p w14:paraId="76C2D276" w14:textId="77777777" w:rsidR="008907B2" w:rsidRPr="007B0C8B" w:rsidRDefault="008907B2" w:rsidP="008907B2">
      <w:pPr>
        <w:pStyle w:val="B1"/>
      </w:pPr>
      <w:r w:rsidRPr="007B0C8B">
        <w:t>-</w:t>
      </w:r>
      <w:r w:rsidRPr="007B0C8B">
        <w:tab/>
        <w:t>SUPI, as defined in TS 23.501 [2].</w:t>
      </w:r>
    </w:p>
    <w:p w14:paraId="2B110343" w14:textId="77777777" w:rsidR="008907B2" w:rsidRPr="007B0C8B" w:rsidRDefault="008907B2" w:rsidP="008907B2">
      <w:r w:rsidRPr="007B0C8B">
        <w:t xml:space="preserve">The SEAF shall include the SUPI in the </w:t>
      </w:r>
      <w:r w:rsidRPr="003A7DA6">
        <w:t>Nausf_UEAuthentication_Authenticate Request</w:t>
      </w:r>
      <w:r w:rsidRPr="00AD46D5" w:rsidDel="003A7DA6">
        <w:t xml:space="preserve"> </w:t>
      </w:r>
      <w:r w:rsidRPr="007B0C8B">
        <w:t xml:space="preserve">message in case the SEAF has a valid 5G-GUTI and re-authenticates the UE. Otherwise the SUCI is included in </w:t>
      </w:r>
      <w:r w:rsidRPr="003A7DA6">
        <w:t>Nausf_UEAuthentication_Authenticate Request</w:t>
      </w:r>
      <w:r w:rsidRPr="007B0C8B">
        <w:t>.</w:t>
      </w:r>
      <w:r w:rsidRPr="00E84D9D">
        <w:rPr>
          <w:lang w:val="en-US"/>
        </w:rPr>
        <w:t xml:space="preserve"> </w:t>
      </w:r>
      <w:r>
        <w:rPr>
          <w:lang w:val="en-US"/>
        </w:rPr>
        <w:t>SUPI/SUCI structure is part of stage 3 protocol design</w:t>
      </w:r>
      <w:r>
        <w:t>.</w:t>
      </w:r>
    </w:p>
    <w:p w14:paraId="46B6E7B3" w14:textId="77777777" w:rsidR="008907B2" w:rsidRPr="007B0C8B" w:rsidRDefault="008907B2" w:rsidP="008907B2">
      <w:r w:rsidRPr="007B0C8B">
        <w:t xml:space="preserve">The </w:t>
      </w:r>
      <w:r w:rsidRPr="003A7DA6">
        <w:t>Nausf_UEAuthentication_Authenticate Request</w:t>
      </w:r>
      <w:r w:rsidDel="003A7DA6">
        <w:t xml:space="preserve"> </w:t>
      </w:r>
      <w:r w:rsidRPr="007B0C8B">
        <w:t>shall furthermore contain:</w:t>
      </w:r>
    </w:p>
    <w:p w14:paraId="71E38701" w14:textId="77777777" w:rsidR="008907B2" w:rsidRPr="007B0C8B" w:rsidRDefault="008907B2" w:rsidP="008907B2">
      <w:pPr>
        <w:pStyle w:val="B1"/>
      </w:pPr>
      <w:r w:rsidRPr="007B0C8B">
        <w:t>-</w:t>
      </w:r>
      <w:r w:rsidRPr="007B0C8B">
        <w:tab/>
        <w:t xml:space="preserve">the serving network name, as defined in </w:t>
      </w:r>
      <w:r>
        <w:t>sub-clause</w:t>
      </w:r>
      <w:r w:rsidRPr="007B0C8B">
        <w:t xml:space="preserve"> </w:t>
      </w:r>
      <w:r>
        <w:t>6.1.1.4</w:t>
      </w:r>
      <w:r w:rsidRPr="007B0C8B">
        <w:t xml:space="preserve"> of the present document.</w:t>
      </w:r>
    </w:p>
    <w:p w14:paraId="40BF2E6B" w14:textId="77777777" w:rsidR="008907B2" w:rsidRDefault="008907B2" w:rsidP="008907B2">
      <w:pPr>
        <w:pStyle w:val="NO"/>
      </w:pPr>
      <w:r w:rsidRPr="007B0C8B">
        <w:t>NOTE 2:</w:t>
      </w:r>
      <w:r w:rsidRPr="007B0C8B">
        <w:tab/>
        <w:t>The local policy for the selection of the authentication method does not need to be on a per-UE basis, but can be the same for all UEs.</w:t>
      </w:r>
    </w:p>
    <w:p w14:paraId="01649EDC" w14:textId="77777777" w:rsidR="008907B2" w:rsidRPr="007B0C8B" w:rsidRDefault="008907B2" w:rsidP="008907B2">
      <w:r w:rsidRPr="007B0C8B">
        <w:t xml:space="preserve">The </w:t>
      </w:r>
      <w:r w:rsidRPr="003A7DA6">
        <w:t>Nausf_UEAuthentication_Authenticate Request</w:t>
      </w:r>
      <w:r w:rsidDel="003A7DA6">
        <w:t xml:space="preserve"> </w:t>
      </w:r>
      <w:r>
        <w:t>may</w:t>
      </w:r>
      <w:r w:rsidRPr="007B0C8B">
        <w:t xml:space="preserve"> furthermore contain:</w:t>
      </w:r>
    </w:p>
    <w:p w14:paraId="0C2F0530" w14:textId="77777777" w:rsidR="008907B2" w:rsidRPr="00DB355F" w:rsidRDefault="008907B2" w:rsidP="008907B2">
      <w:pPr>
        <w:pStyle w:val="B1"/>
      </w:pPr>
      <w:r>
        <w:t>-</w:t>
      </w:r>
      <w:r>
        <w:tab/>
        <w:t>Disaster Roaming service indication, as specified in TS 23.502[8] clause 4.2.2.2.</w:t>
      </w:r>
    </w:p>
    <w:p w14:paraId="19AB38D3" w14:textId="5225EE32" w:rsidR="00983DF5" w:rsidRDefault="00983DF5" w:rsidP="00983DF5">
      <w:pPr>
        <w:overflowPunct w:val="0"/>
        <w:autoSpaceDE w:val="0"/>
        <w:autoSpaceDN w:val="0"/>
        <w:adjustRightInd w:val="0"/>
        <w:textAlignment w:val="baseline"/>
        <w:rPr>
          <w:ins w:id="10" w:author="Author"/>
        </w:rPr>
      </w:pPr>
      <w:r w:rsidRPr="007B0C8B">
        <w:t xml:space="preserve">Upon receiving the </w:t>
      </w:r>
      <w:r w:rsidRPr="003A7DA6">
        <w:t>Nausf_UEAuthentication_Authenticate Request</w:t>
      </w:r>
      <w:r w:rsidRPr="007B0C8B" w:rsidDel="00E84D9D">
        <w:t xml:space="preserve"> </w:t>
      </w:r>
      <w:r w:rsidRPr="007B0C8B">
        <w:t>message, the AUSF shall check that the requesting SEAF in the serving network</w:t>
      </w:r>
      <w:r w:rsidR="00844AAD">
        <w:t xml:space="preserve"> </w:t>
      </w:r>
      <w:ins w:id="11" w:author="Ericsson SA3#113" w:date="2023-10-30T12:47:00Z">
        <w:r w:rsidR="009A5D11" w:rsidRPr="00A44998">
          <w:t xml:space="preserve">identified by the 3gpp-Sbi-Originating-Network-Id header specified in TS 29.500 [74] </w:t>
        </w:r>
      </w:ins>
      <w:r w:rsidRPr="007B0C8B">
        <w:t xml:space="preserve">is entitled to use the serving network name in the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del w:id="12" w:author="Ericsson SA3#113" w:date="2023-10-30T12:47:00Z">
        <w:r w:rsidRPr="002B75C2" w:rsidDel="009A5D11">
          <w:delText xml:space="preserve"> by comparing the serving network name with the expected serving network name</w:delText>
        </w:r>
      </w:del>
      <w:r w:rsidRPr="002B75C2">
        <w:t xml:space="preserve">. </w:t>
      </w:r>
    </w:p>
    <w:p w14:paraId="58AFAA0D" w14:textId="77777777" w:rsidR="00983DF5" w:rsidRDefault="00983DF5" w:rsidP="00983DF5">
      <w:pPr>
        <w:pStyle w:val="NO"/>
        <w:rPr>
          <w:ins w:id="13" w:author="Author"/>
        </w:rPr>
      </w:pPr>
      <w:ins w:id="14" w:author="Author">
        <w:r>
          <w:t xml:space="preserve">NOTE </w:t>
        </w:r>
        <w:r w:rsidRPr="00782464">
          <w:rPr>
            <w:highlight w:val="yellow"/>
          </w:rPr>
          <w:t>x</w:t>
        </w:r>
        <w:r>
          <w:t xml:space="preserve">: </w:t>
        </w:r>
        <w:r>
          <w:tab/>
          <w:t>As described in clause 5.9.3.2, the SEPP in the AUSF's network verifies the correctness of the 3gpp-Sbi-Originating-Network-Id header and the SEPP in the SEAF's network ensures that the 3gpp-Sbi-Originating-Network-Id is included.</w:t>
        </w:r>
      </w:ins>
    </w:p>
    <w:p w14:paraId="02E6BCD0" w14:textId="661BA5CA" w:rsidR="008907B2" w:rsidRDefault="00983DF5" w:rsidP="00983DF5">
      <w:r>
        <w:t>The AUSF shall store</w:t>
      </w:r>
      <w:r w:rsidRPr="00420C5C">
        <w:t xml:space="preserve"> </w:t>
      </w:r>
      <w:r w:rsidR="008907B2">
        <w:t>the received serving network name</w:t>
      </w:r>
      <w:r w:rsidR="008907B2" w:rsidRPr="007B0C8B">
        <w:t xml:space="preserve"> temporarily</w:t>
      </w:r>
      <w:r w:rsidR="008907B2">
        <w:t>.</w:t>
      </w:r>
      <w:r w:rsidR="008907B2" w:rsidRPr="00E84D9D">
        <w:t xml:space="preserve"> </w:t>
      </w:r>
      <w:r w:rsidR="008907B2">
        <w:t>If the serving network is not authorized to use the serving network name, the AUSF shall respond with "serving network not authorized" in the Nausf_UEAuthentication_Authenticate Response.</w:t>
      </w:r>
    </w:p>
    <w:p w14:paraId="68E62348" w14:textId="77777777" w:rsidR="008907B2" w:rsidRPr="00F03A4F" w:rsidRDefault="008907B2" w:rsidP="008907B2">
      <w:pPr>
        <w:pStyle w:val="NO"/>
      </w:pPr>
      <w:r>
        <w:rPr>
          <w:rFonts w:hint="eastAsia"/>
          <w:lang w:eastAsia="zh-CN"/>
        </w:rPr>
        <w:lastRenderedPageBreak/>
        <w:t>N</w:t>
      </w:r>
      <w:r>
        <w:rPr>
          <w:lang w:eastAsia="zh-CN"/>
        </w:rPr>
        <w:t>OTE</w:t>
      </w:r>
      <w:r w:rsidRPr="00806B9E">
        <w:rPr>
          <w:rFonts w:eastAsia="DengXian"/>
        </w:rPr>
        <w:t> </w:t>
      </w:r>
      <w:r>
        <w:rPr>
          <w:rFonts w:eastAsia="DengXian"/>
        </w:rPr>
        <w:t>2</w:t>
      </w:r>
      <w:r>
        <w:rPr>
          <w:lang w:eastAsia="zh-CN"/>
        </w:rPr>
        <w:t>:</w:t>
      </w:r>
      <w:r>
        <w:rPr>
          <w:lang w:eastAsia="zh-CN"/>
        </w:rPr>
        <w:tab/>
        <w:t xml:space="preserve">The AUSF and the UDM </w:t>
      </w:r>
      <w:r>
        <w:rPr>
          <w:rFonts w:hint="eastAsia"/>
          <w:lang w:eastAsia="zh-CN"/>
        </w:rPr>
        <w:t>may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be </w:t>
      </w:r>
      <w:r>
        <w:rPr>
          <w:lang w:eastAsia="zh-CN"/>
        </w:rPr>
        <w:t xml:space="preserve">configured with </w:t>
      </w:r>
      <w:r w:rsidRPr="008039ED">
        <w:rPr>
          <w:lang w:eastAsia="zh-CN"/>
        </w:rPr>
        <w:t xml:space="preserve">Disaster Condition </w:t>
      </w:r>
      <w:r>
        <w:rPr>
          <w:lang w:eastAsia="zh-CN"/>
        </w:rPr>
        <w:t xml:space="preserve">via OAM based on operator policy and the request </w:t>
      </w:r>
      <w:r w:rsidRPr="006F3B42">
        <w:rPr>
          <w:lang w:eastAsia="zh-CN"/>
        </w:rPr>
        <w:t>by the government agencies</w:t>
      </w:r>
      <w:r>
        <w:rPr>
          <w:lang w:eastAsia="zh-CN"/>
        </w:rPr>
        <w:t xml:space="preserve">. </w:t>
      </w:r>
    </w:p>
    <w:p w14:paraId="5FE46DB1" w14:textId="77777777" w:rsidR="008907B2" w:rsidRPr="007B0C8B" w:rsidRDefault="008907B2" w:rsidP="008907B2">
      <w:r>
        <w:rPr>
          <w:lang w:eastAsia="ko-KR"/>
        </w:rPr>
        <w:t>For the Disaster Roaming</w:t>
      </w:r>
      <w:r>
        <w:rPr>
          <w:rFonts w:hint="eastAsia"/>
          <w:lang w:eastAsia="ko-KR"/>
        </w:rPr>
        <w:t xml:space="preserve">, the AUSF </w:t>
      </w:r>
      <w:r>
        <w:rPr>
          <w:lang w:eastAsia="ko-KR"/>
        </w:rPr>
        <w:t xml:space="preserve">shall check the local configuration and, if allowed, the AUSF sends </w:t>
      </w:r>
      <w:r w:rsidRPr="00C9703A">
        <w:t>Nudm_</w:t>
      </w:r>
      <w:r>
        <w:t>UE</w:t>
      </w:r>
      <w:r w:rsidRPr="00C9703A">
        <w:t>Authentication_Get Request</w:t>
      </w:r>
      <w:r>
        <w:t xml:space="preserve"> to the UDM.</w:t>
      </w:r>
    </w:p>
    <w:p w14:paraId="59510102" w14:textId="77777777" w:rsidR="008907B2" w:rsidRPr="007B0C8B" w:rsidRDefault="008907B2" w:rsidP="008907B2">
      <w:r w:rsidRPr="007B0C8B">
        <w:t xml:space="preserve">The </w:t>
      </w:r>
      <w:r w:rsidRPr="00C9703A">
        <w:t>Nudm_</w:t>
      </w:r>
      <w:r>
        <w:t>UE</w:t>
      </w:r>
      <w:r w:rsidRPr="00C9703A">
        <w:t>Authentication_Get Request</w:t>
      </w:r>
      <w:r w:rsidRPr="007B0C8B">
        <w:t xml:space="preserve"> sent from AUSF to UDM includes the following information:</w:t>
      </w:r>
    </w:p>
    <w:p w14:paraId="13A07E2C" w14:textId="77777777" w:rsidR="008907B2" w:rsidRPr="007B0C8B" w:rsidRDefault="008907B2" w:rsidP="008907B2">
      <w:pPr>
        <w:pStyle w:val="B2"/>
      </w:pPr>
      <w:r w:rsidRPr="007B0C8B">
        <w:t>-</w:t>
      </w:r>
      <w:r w:rsidRPr="007B0C8B">
        <w:tab/>
        <w:t>SUCI or SUPI;</w:t>
      </w:r>
    </w:p>
    <w:p w14:paraId="0F152CAA" w14:textId="77777777" w:rsidR="008907B2" w:rsidRDefault="008907B2" w:rsidP="008907B2">
      <w:pPr>
        <w:pStyle w:val="B2"/>
      </w:pPr>
      <w:r w:rsidRPr="007B0C8B">
        <w:t>-</w:t>
      </w:r>
      <w:r w:rsidRPr="007B0C8B">
        <w:tab/>
        <w:t>the serving network name;</w:t>
      </w:r>
    </w:p>
    <w:p w14:paraId="3A5F1E98" w14:textId="77777777" w:rsidR="008907B2" w:rsidRPr="007B0C8B" w:rsidRDefault="008907B2" w:rsidP="008907B2">
      <w:pPr>
        <w:pStyle w:val="B2"/>
      </w:pPr>
      <w:r>
        <w:t>-</w:t>
      </w:r>
      <w:r>
        <w:tab/>
        <w:t>if received from SEAF, Disaster Roaming service indication;</w:t>
      </w:r>
    </w:p>
    <w:p w14:paraId="6E2586D5" w14:textId="77777777" w:rsidR="008907B2" w:rsidRPr="007B0C8B" w:rsidRDefault="008907B2" w:rsidP="008907B2">
      <w:r w:rsidRPr="007B0C8B">
        <w:t xml:space="preserve">Upon reception of the </w:t>
      </w:r>
      <w:r w:rsidRPr="00C9703A">
        <w:t>Nudm_</w:t>
      </w:r>
      <w:r>
        <w:t>UE</w:t>
      </w:r>
      <w:r w:rsidRPr="00C9703A">
        <w:t>Authentication_Get Request</w:t>
      </w:r>
      <w:r w:rsidRPr="007B0C8B">
        <w:t>, the UDM</w:t>
      </w:r>
      <w:r>
        <w:t xml:space="preserve"> shall invoke </w:t>
      </w:r>
      <w:r w:rsidRPr="007B0C8B">
        <w:t>SIDF if a SUCI is received. SIDF shall de-conceal SUCI to gain SUPI before UDM can process the request.</w:t>
      </w:r>
    </w:p>
    <w:p w14:paraId="30B27C83" w14:textId="77777777" w:rsidR="008907B2" w:rsidRPr="007B0C8B" w:rsidRDefault="008907B2" w:rsidP="008907B2">
      <w:r w:rsidRPr="007B0C8B">
        <w:t xml:space="preserve">Based on SUPI, the UDM/ARPF shall choose the authentication method. </w:t>
      </w:r>
    </w:p>
    <w:p w14:paraId="4A5F6D0E" w14:textId="77777777" w:rsidR="008907B2" w:rsidRDefault="008907B2" w:rsidP="008907B2">
      <w:pPr>
        <w:pStyle w:val="NO"/>
      </w:pPr>
      <w:r w:rsidRPr="007B0C8B">
        <w:t>NOTE 3:</w:t>
      </w:r>
      <w:r w:rsidRPr="007B0C8B">
        <w:tab/>
      </w:r>
      <w:r w:rsidRPr="00F76938">
        <w:rPr>
          <w:lang w:val="en-US"/>
        </w:rPr>
        <w:t>The Nudm_</w:t>
      </w:r>
      <w:r>
        <w:rPr>
          <w:lang w:val="en-US"/>
        </w:rPr>
        <w:t>UE</w:t>
      </w:r>
      <w:r w:rsidRPr="00F76938">
        <w:rPr>
          <w:lang w:val="en-US"/>
        </w:rPr>
        <w:t xml:space="preserve">Authentication_Get Response </w:t>
      </w:r>
      <w:r>
        <w:rPr>
          <w:lang w:val="en-US"/>
        </w:rPr>
        <w:t xml:space="preserve">in reply to the Nudm_UEAuthentication_Get Request and </w:t>
      </w:r>
      <w:r w:rsidRPr="00F76938">
        <w:rPr>
          <w:lang w:val="en-US"/>
        </w:rPr>
        <w:t>the</w:t>
      </w:r>
      <w:r>
        <w:t xml:space="preserve"> </w:t>
      </w:r>
      <w:r w:rsidRPr="00C9703A">
        <w:t>Nausf_UEAuthentication_Authenticate Response</w:t>
      </w:r>
      <w:r w:rsidRPr="00970275">
        <w:t xml:space="preserve"> </w:t>
      </w:r>
      <w:r w:rsidRPr="007B0C8B">
        <w:t xml:space="preserve">message </w:t>
      </w:r>
      <w:r>
        <w:t>in</w:t>
      </w:r>
      <w:r w:rsidRPr="007B0C8B">
        <w:t xml:space="preserve"> reply to the </w:t>
      </w:r>
      <w:r w:rsidRPr="00C9703A">
        <w:t>Nausf_UEAuthentication_Authenticate Request</w:t>
      </w:r>
      <w:r w:rsidRPr="00C9703A" w:rsidDel="00C9703A">
        <w:t xml:space="preserve"> </w:t>
      </w:r>
      <w:r w:rsidRPr="007B0C8B">
        <w:t xml:space="preserve">message </w:t>
      </w:r>
      <w:r>
        <w:t>are</w:t>
      </w:r>
      <w:r w:rsidRPr="007B0C8B">
        <w:t xml:space="preserve"> described as part of the authentication procedures in </w:t>
      </w:r>
      <w:r>
        <w:t>clause</w:t>
      </w:r>
      <w:r w:rsidRPr="007B0C8B">
        <w:t xml:space="preserve"> 6.1.3.</w:t>
      </w:r>
    </w:p>
    <w:p w14:paraId="49E78628" w14:textId="77777777" w:rsidR="008907B2" w:rsidRPr="007B0C8B" w:rsidRDefault="008907B2" w:rsidP="008907B2">
      <w:r>
        <w:rPr>
          <w:lang w:eastAsia="ko-KR"/>
        </w:rPr>
        <w:t>For the Disaster Roaming</w:t>
      </w:r>
      <w:r>
        <w:rPr>
          <w:rFonts w:hint="eastAsia"/>
          <w:lang w:eastAsia="ko-KR"/>
        </w:rPr>
        <w:t xml:space="preserve">, the </w:t>
      </w:r>
      <w:r>
        <w:rPr>
          <w:lang w:eastAsia="ko-KR"/>
        </w:rPr>
        <w:t>UDM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shall check the local configuration and, if allowed, the UDM proceeds with the chosen </w:t>
      </w:r>
      <w:r>
        <w:t>authentication method.</w:t>
      </w:r>
    </w:p>
    <w:p w14:paraId="098FC908" w14:textId="77777777" w:rsidR="00AE6A8D" w:rsidRDefault="00AE6A8D" w:rsidP="00AE6A8D">
      <w:pPr>
        <w:jc w:val="center"/>
        <w:rPr>
          <w:noProof/>
          <w:color w:val="00B0F0"/>
          <w:sz w:val="28"/>
          <w:szCs w:val="28"/>
        </w:rPr>
      </w:pPr>
    </w:p>
    <w:p w14:paraId="0566EB50" w14:textId="1429E6A9" w:rsidR="00AE6A8D" w:rsidRPr="00AE6A8D" w:rsidRDefault="00AE6A8D" w:rsidP="00AE6A8D">
      <w:pPr>
        <w:jc w:val="center"/>
        <w:rPr>
          <w:noProof/>
          <w:color w:val="00B0F0"/>
          <w:sz w:val="28"/>
          <w:szCs w:val="28"/>
        </w:rPr>
      </w:pPr>
      <w:r w:rsidRPr="00AE6A8D">
        <w:rPr>
          <w:noProof/>
          <w:color w:val="00B0F0"/>
          <w:sz w:val="28"/>
          <w:szCs w:val="28"/>
        </w:rPr>
        <w:t xml:space="preserve">*** </w:t>
      </w:r>
      <w:r>
        <w:rPr>
          <w:noProof/>
          <w:color w:val="00B0F0"/>
          <w:sz w:val="28"/>
          <w:szCs w:val="28"/>
        </w:rPr>
        <w:t>END</w:t>
      </w:r>
      <w:r w:rsidRPr="00AE6A8D">
        <w:rPr>
          <w:noProof/>
          <w:color w:val="00B0F0"/>
          <w:sz w:val="28"/>
          <w:szCs w:val="28"/>
        </w:rPr>
        <w:t xml:space="preserve"> CHANGES ***</w:t>
      </w:r>
    </w:p>
    <w:p w14:paraId="1D489ACA" w14:textId="77777777" w:rsidR="00AE6A8D" w:rsidRPr="00AE6A8D" w:rsidRDefault="00AE6A8D" w:rsidP="00AE6A8D">
      <w:pPr>
        <w:jc w:val="center"/>
        <w:rPr>
          <w:noProof/>
          <w:color w:val="00B0F0"/>
          <w:sz w:val="28"/>
          <w:szCs w:val="28"/>
        </w:rPr>
      </w:pPr>
    </w:p>
    <w:sectPr w:rsidR="00AE6A8D" w:rsidRPr="00AE6A8D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033D9" w14:textId="77777777" w:rsidR="00CF35BE" w:rsidRDefault="00CF35BE">
      <w:r>
        <w:separator/>
      </w:r>
    </w:p>
  </w:endnote>
  <w:endnote w:type="continuationSeparator" w:id="0">
    <w:p w14:paraId="27F8000C" w14:textId="77777777" w:rsidR="00CF35BE" w:rsidRDefault="00CF35BE">
      <w:r>
        <w:continuationSeparator/>
      </w:r>
    </w:p>
  </w:endnote>
  <w:endnote w:type="continuationNotice" w:id="1">
    <w:p w14:paraId="15C5A413" w14:textId="77777777" w:rsidR="00CF35BE" w:rsidRDefault="00CF35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271B6" w14:textId="77777777" w:rsidR="00CF35BE" w:rsidRDefault="00CF35BE">
      <w:r>
        <w:separator/>
      </w:r>
    </w:p>
  </w:footnote>
  <w:footnote w:type="continuationSeparator" w:id="0">
    <w:p w14:paraId="03EDEF8C" w14:textId="77777777" w:rsidR="00CF35BE" w:rsidRDefault="00CF35BE">
      <w:r>
        <w:continuationSeparator/>
      </w:r>
    </w:p>
  </w:footnote>
  <w:footnote w:type="continuationNotice" w:id="1">
    <w:p w14:paraId="03DB4F89" w14:textId="77777777" w:rsidR="00CF35BE" w:rsidRDefault="00CF35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SA3#113">
    <w15:presenceInfo w15:providerId="None" w15:userId="Ericsson SA3#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0D9D"/>
    <w:rsid w:val="000A6394"/>
    <w:rsid w:val="000B7FED"/>
    <w:rsid w:val="000C038A"/>
    <w:rsid w:val="000C6598"/>
    <w:rsid w:val="000D44B3"/>
    <w:rsid w:val="000E014D"/>
    <w:rsid w:val="0013357B"/>
    <w:rsid w:val="00145D43"/>
    <w:rsid w:val="00156BE0"/>
    <w:rsid w:val="00192C46"/>
    <w:rsid w:val="001A08B3"/>
    <w:rsid w:val="001A7B60"/>
    <w:rsid w:val="001B52F0"/>
    <w:rsid w:val="001B7A65"/>
    <w:rsid w:val="001D3735"/>
    <w:rsid w:val="001E41F3"/>
    <w:rsid w:val="0026004D"/>
    <w:rsid w:val="002640DD"/>
    <w:rsid w:val="00275D12"/>
    <w:rsid w:val="00284FEB"/>
    <w:rsid w:val="002860C4"/>
    <w:rsid w:val="002B5741"/>
    <w:rsid w:val="002E472E"/>
    <w:rsid w:val="00300346"/>
    <w:rsid w:val="00305409"/>
    <w:rsid w:val="0034108E"/>
    <w:rsid w:val="003609EF"/>
    <w:rsid w:val="0036231A"/>
    <w:rsid w:val="00365BA8"/>
    <w:rsid w:val="00374DD4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703CB"/>
    <w:rsid w:val="00592D74"/>
    <w:rsid w:val="005E2C44"/>
    <w:rsid w:val="005F61C4"/>
    <w:rsid w:val="0061696C"/>
    <w:rsid w:val="00621188"/>
    <w:rsid w:val="006257ED"/>
    <w:rsid w:val="0065536E"/>
    <w:rsid w:val="00665C47"/>
    <w:rsid w:val="00673440"/>
    <w:rsid w:val="00695808"/>
    <w:rsid w:val="00695A6C"/>
    <w:rsid w:val="006B46FB"/>
    <w:rsid w:val="006E21FB"/>
    <w:rsid w:val="00762BE1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25B4"/>
    <w:rsid w:val="0083327D"/>
    <w:rsid w:val="00844AAD"/>
    <w:rsid w:val="008626E7"/>
    <w:rsid w:val="00870EE7"/>
    <w:rsid w:val="00880A55"/>
    <w:rsid w:val="008863B9"/>
    <w:rsid w:val="0088765D"/>
    <w:rsid w:val="00887DA0"/>
    <w:rsid w:val="008907B2"/>
    <w:rsid w:val="008A45A6"/>
    <w:rsid w:val="008B7764"/>
    <w:rsid w:val="008D39FE"/>
    <w:rsid w:val="008F3789"/>
    <w:rsid w:val="008F686C"/>
    <w:rsid w:val="009148DE"/>
    <w:rsid w:val="00941E30"/>
    <w:rsid w:val="009777D9"/>
    <w:rsid w:val="00983DF5"/>
    <w:rsid w:val="00991B88"/>
    <w:rsid w:val="009A5753"/>
    <w:rsid w:val="009A579D"/>
    <w:rsid w:val="009A5D11"/>
    <w:rsid w:val="009B4C3B"/>
    <w:rsid w:val="009E3297"/>
    <w:rsid w:val="009F734F"/>
    <w:rsid w:val="00A1069F"/>
    <w:rsid w:val="00A246B6"/>
    <w:rsid w:val="00A44998"/>
    <w:rsid w:val="00A47E70"/>
    <w:rsid w:val="00A50CF0"/>
    <w:rsid w:val="00A7671C"/>
    <w:rsid w:val="00A82DB9"/>
    <w:rsid w:val="00AA2CBC"/>
    <w:rsid w:val="00AB5FF2"/>
    <w:rsid w:val="00AC5820"/>
    <w:rsid w:val="00AD1CD8"/>
    <w:rsid w:val="00AE6A8D"/>
    <w:rsid w:val="00B13F88"/>
    <w:rsid w:val="00B258BB"/>
    <w:rsid w:val="00B6298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A7531"/>
    <w:rsid w:val="00CC5026"/>
    <w:rsid w:val="00CC68D0"/>
    <w:rsid w:val="00CF35BE"/>
    <w:rsid w:val="00CF5C18"/>
    <w:rsid w:val="00D03F9A"/>
    <w:rsid w:val="00D06D51"/>
    <w:rsid w:val="00D24991"/>
    <w:rsid w:val="00D50255"/>
    <w:rsid w:val="00D55BE4"/>
    <w:rsid w:val="00D66520"/>
    <w:rsid w:val="00D9340F"/>
    <w:rsid w:val="00DE3297"/>
    <w:rsid w:val="00DE34CF"/>
    <w:rsid w:val="00DE48D5"/>
    <w:rsid w:val="00E13F3D"/>
    <w:rsid w:val="00E17DB0"/>
    <w:rsid w:val="00E34898"/>
    <w:rsid w:val="00E55C56"/>
    <w:rsid w:val="00EB09B7"/>
    <w:rsid w:val="00EE7D7C"/>
    <w:rsid w:val="00F12F01"/>
    <w:rsid w:val="00F25D98"/>
    <w:rsid w:val="00F300FB"/>
    <w:rsid w:val="00F6066C"/>
    <w:rsid w:val="00FB6386"/>
    <w:rsid w:val="00FD012F"/>
    <w:rsid w:val="00FD50A6"/>
    <w:rsid w:val="00FE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8907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907B2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8907B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907B2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8907B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332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ADQ376F6HWTR-1074192144-6521</_dlc_DocId>
    <_dlc_DocIdUrl xmlns="4397fad0-70af-449d-b129-6cf6df26877a">
      <Url>https://ericsson.sharepoint.com/sites/SRT/3GPP/_layouts/15/DocIdRedir.aspx?ID=ADQ376F6HWTR-1074192144-6521</Url>
      <Description>ADQ376F6HWTR-1074192144-6521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2BE772-DC22-47B6-81A5-917757AA32D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F8A9FF5-783F-40DF-9D9D-97F83110E3A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657BE5-1631-4D66-A235-17EC6F0D6A2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74D8F5C-4392-4B13-9B81-1DC657F5AAB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6.xml><?xml version="1.0" encoding="utf-8"?>
<ds:datastoreItem xmlns:ds="http://schemas.openxmlformats.org/officeDocument/2006/customXml" ds:itemID="{3FA81CF7-A1C3-4F30-BBD4-61BC50303F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3</Pages>
  <Words>875</Words>
  <Characters>5800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54</cp:revision>
  <cp:lastPrinted>1899-12-31T23:00:00Z</cp:lastPrinted>
  <dcterms:created xsi:type="dcterms:W3CDTF">2020-02-03T08:32:00Z</dcterms:created>
  <dcterms:modified xsi:type="dcterms:W3CDTF">2023-10-30T12:15:00Z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187d25b2-b398-4403-a036-7df6a78b40e5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